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WYMARK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Jan.1484</w:t>
      </w:r>
      <w:r>
        <w:rPr>
          <w:rFonts w:ascii="Times New Roman" w:hAnsi="Times New Roman" w:cs="Times New Roman"/>
          <w:sz w:val="24"/>
          <w:szCs w:val="24"/>
        </w:rPr>
        <w:tab/>
        <w:t>Joan Devyn(q.v.) made him an executor of her Will in which she bequeathed</w:t>
      </w: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 third of the residue of her estate and 40s for his labour.</w:t>
      </w: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pp.268-72)</w:t>
      </w: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7AF" w:rsidRPr="00AE47AF" w:rsidRDefault="00AE4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AE47AF" w:rsidRPr="00AE47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7AF" w:rsidRDefault="00AE47AF" w:rsidP="00564E3C">
      <w:pPr>
        <w:spacing w:after="0" w:line="240" w:lineRule="auto"/>
      </w:pPr>
      <w:r>
        <w:separator/>
      </w:r>
    </w:p>
  </w:endnote>
  <w:endnote w:type="continuationSeparator" w:id="0">
    <w:p w:rsidR="00AE47AF" w:rsidRDefault="00AE47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47AF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7AF" w:rsidRDefault="00AE47AF" w:rsidP="00564E3C">
      <w:pPr>
        <w:spacing w:after="0" w:line="240" w:lineRule="auto"/>
      </w:pPr>
      <w:r>
        <w:separator/>
      </w:r>
    </w:p>
  </w:footnote>
  <w:footnote w:type="continuationSeparator" w:id="0">
    <w:p w:rsidR="00AE47AF" w:rsidRDefault="00AE47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AF"/>
    <w:rsid w:val="00372DC6"/>
    <w:rsid w:val="00564E3C"/>
    <w:rsid w:val="0064591D"/>
    <w:rsid w:val="00AE47A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9724"/>
  <w15:chartTrackingRefBased/>
  <w15:docId w15:val="{091570D4-7F73-4401-AC17-9B00D851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2015-10-09T10:32:00Z</dcterms:created>
  <dcterms:modified xsi:type="dcterms:W3CDTF">2015-10-09T10:36:00Z</dcterms:modified>
</cp:coreProperties>
</file>